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国家海洋局关于印发风暴潮、海浪、海啸、海冰、海平面上升灾害风险评估和区划技术导则的通知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沿海省、自治区、直辖市及计划单列市海洋厅（局），国家海洋局北海分局、东海分局、南海分局、信息中心、预报中心、减灾中心、海洋一所、海洋二所、海洋三所：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进一步规范海洋灾害风险评估和区划工作，在前期试点工作基础上，我局组织对风暴潮、海浪、海啸、海冰、海平面上升等五个灾种区划技术导则进行了修订和完善，编制了《风暴潮灾害风险评估和区划技术导则》、《海浪灾害风险评估和区划技术导则》、《海冰灾害风险评估和区划技术导则》、《海啸灾害风险评估和区划技术导则》和《海平面上升风险评估和区划技术导则》。现印发给你们（可登录中国海洋减灾网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"http://www.hyjianzai.gov.cn/" </w:instrTex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u w:val="none"/>
          <w:bdr w:val="none" w:color="auto" w:sz="0" w:space="0"/>
          <w:shd w:val="clear" w:fill="FFFFFF"/>
        </w:rPr>
        <w:t>http://www.hyjianzai.gov.cn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下载），请遵照执行。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 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2015年11月23日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55ACB"/>
    <w:rsid w:val="6D535020"/>
    <w:rsid w:val="7C85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2018-06-30T07:49:00Z</dcterms:created>
  <dc:creator>FON丶噬魂</dc:creator>
  <cp:lastModifiedBy>FON丶噬魂</cp:lastModifiedBy>
  <dcterms:modified xsi:type="dcterms:W3CDTF">2018-06-30T07:49:23Z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