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关于发布《2015年我国命名的124个国际海底地理实体名称信息》的公告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经国务院批准，现将2015年我国命名的124个国际海底地理实体名称信息予以发布。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 2015年10月9日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21E48"/>
    <w:rsid w:val="2C821E4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2018-06-30T07:53:00Z</dcterms:created>
  <dc:creator>FON丶噬魂</dc:creator>
  <cp:lastModifiedBy>FON丶噬魂</cp:lastModifiedBy>
  <dcterms:modified xsi:type="dcterms:W3CDTF">2018-06-30T07:53:27Z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