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国家海洋局关于印发《国家海洋局海洋石油勘探开发溢油应急预案》的通知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局机关有关部门、局属有关单位：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为建立健全统一领导、分级负责、反应快捷的应急工作机制，结合近年来海洋石油勘探开发溢油应急工作的实际情况，局制定了《国家海洋局海洋石油勘探开发溢油应急预案》，现印发给你们，请按职责做好相关工作。各分局要根据本预案抓紧修改完善分局级的应急预案并报局备案，加强应急队伍和能力建设，定期开展溢油应急演习，切实做好海洋石油勘探开发溢油应急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附件：国家海洋局海洋石油勘探开发溢油应急预案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                         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                        2015年4月3日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16AD0"/>
    <w:rsid w:val="5B316AD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2018-07-02T01:36:00Z</dcterms:created>
  <dc:creator>FON丶噬魂</dc:creator>
  <cp:lastModifiedBy>FON丶噬魂</cp:lastModifiedBy>
  <dcterms:modified xsi:type="dcterms:W3CDTF">2018-07-02T01:36:23Z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