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国家海洋局关于印发《海洋油气勘探开发工程环境影响评价技术规范》等三项技术规范的通知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沿海各省、自治区、直辖市及计划单列市海洋厅（局），局属各单位：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贯彻落实生态文明建设要求，使海洋工程环境影响评价更具针对性和可操作性，我局制定了《海洋油气勘探开发工程环境影响评价技术规范》、《海砂开采环境影响评价技术规范》和《海上风电工程环境影响评价技术规范》等三项技术规范。现予印发，请各单位遵照执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　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附件：1、海洋油气勘探开发工程环境影响评价技术规范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 2、海砂开采环境影响评价技术规范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 3、海上风电工程环境影响评价技术规范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　　　                                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　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                        2014年4月17日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01CD8"/>
    <w:rsid w:val="01D01CD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2018-07-02T01:45:00Z</dcterms:created>
  <dc:creator>FON丶噬魂</dc:creator>
  <cp:lastModifiedBy>FON丶噬魂</cp:lastModifiedBy>
  <dcterms:modified xsi:type="dcterms:W3CDTF">2018-07-02T01:45:31Z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