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国家海洋局关于印发《海况视频监控系统建设技术规程》的通知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北海分局、东海分局、南海分局、预报中心：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规范海况视频监控系统建设，确保系统建设的统一性、兼容性，实现海况视频资源整合与共享，现将《海况视频监控系统建设技术规程》印发给你们，请各参建单位依据本规程开展相关海况视频监控系统建设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　　　　　　　　　　　　　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                                                                     2014年7月11日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1512B"/>
    <w:rsid w:val="27D1512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2018-07-02T01:46:00Z</dcterms:created>
  <dc:creator>FON丶噬魂</dc:creator>
  <cp:lastModifiedBy>FON丶噬魂</cp:lastModifiedBy>
  <dcterms:modified xsi:type="dcterms:W3CDTF">2018-07-02T01:47:24Z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