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国家海洋局关于印发《海洋工程建设项目环境影响报告书国家级评审专家库管理办法》的通知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Style w:val="4"/>
          <w:rFonts w:hint="eastAsia" w:ascii="宋体" w:hAnsi="宋体" w:eastAsia="宋体" w:cs="宋体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沿海各省、自治区、直辖市及计划单列市海洋厅（局），局属各单位：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规范海洋工程建设项目环境影响报告书的评审工作，保证评审工作的公平、公正和规范，根据《中华人民共和国环境影响评价法》、《中华人民共和国海洋环境保护法》、《防治海洋工程建设项目污染损害海洋环境管理条例》等法律法规，我局组织编制了《海洋工程建设项目环境影响报告书国家级评审专家库管理办法》，现予以印发，自印发之日起施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附件：《海洋工程建设项目环境影响报告书国家级评审专家库管理办法》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　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2014年7月30日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61A3A"/>
    <w:rsid w:val="6AD61A3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2018-07-02T01:51:00Z</dcterms:created>
  <dc:creator>FON丶噬魂</dc:creator>
  <cp:lastModifiedBy>FON丶噬魂</cp:lastModifiedBy>
  <dcterms:modified xsi:type="dcterms:W3CDTF">2018-07-02T01:52:24Z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