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国家海洋局关于印发《国家级海洋保护区规范化建设与管理指南》的通知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沿海各省、自治区、直辖市海洋厅（局），北海、东海、南海分局：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进一步规范国家级海洋自然保护区、海洋特别保护区的建设，提高管理水平，充分发挥国家级海洋保护区的各项功能，根据《中华人民共和国海洋环境保护法》、《中华人民共和国自然保护区条例》、《海洋自然保护区管理办法》及《海洋特别保护区管理办法》等法律法规与制度的相关规定，我局组织制定了《国家级海洋保护区规范化建设与管理指南》。现印发给你们，请遵照执行，地方级海洋保护区建设和管理可参照本指南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　　　　　　　　　　　　　　　　　　　        　　　　　　    　　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                                                                　　 　 2014年10月20日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A4689"/>
    <w:rsid w:val="650A468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2018-07-02T01:57:00Z</dcterms:created>
  <dc:creator>FON丶噬魂</dc:creator>
  <cp:lastModifiedBy>FON丶噬魂</cp:lastModifiedBy>
  <dcterms:modified xsi:type="dcterms:W3CDTF">2018-07-02T01:58:04Z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