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国家海洋局关于印发《海洋生态损害国家损失索赔办法》的通知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沿海各省、自治区、直辖市海洋厅（局），北海、东海、南海分局：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落实海洋行政主管部门“承担海洋生态损害国家索赔工作”的职责，有序实施海洋生态损害国家损失索赔工作，根据《中华人民共和国海洋环境保护法》第九十条的规定，我局组织制定了《海洋生态损害国家损失索赔办法》。现印发给你们，请遵照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 xml:space="preserve">　　　                                                                          　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 xml:space="preserve"> 2014年10月21日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B37A7"/>
    <w:rsid w:val="34EB37A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2018-07-02T01:58:00Z</dcterms:created>
  <dc:creator>FON丶噬魂</dc:creator>
  <cp:lastModifiedBy>FON丶噬魂</cp:lastModifiedBy>
  <dcterms:modified xsi:type="dcterms:W3CDTF">2018-07-02T01:58:49Z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