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国家海洋局关于批准建立“盘锦鸳鸯沟国家级海洋公园”等11个国家级海洋特别保护区（海洋公园）的通知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国海环字〔2014〕107号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沿海各省、自治区、直辖市及计划单列市海洋厅（局）：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根据《海洋特别保护区管理办法》的相关要求，“盘锦鸳鸯沟国家级海洋公园”等11个国家级海洋特别保护区（海洋公园）的申请已经局长办公会审议通过，现将批准建立的国家级海洋特别保护区（海洋公园）的名单以及面积、范围和功能分区予以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建设海洋特别保护区是保护和恢复特定海洋区域生态系统及其功能，科学、合理利用海洋资源，促进海洋经济与社会可持续发展的有效途径。请辽宁省、山东省、广东省海洋厅（局）会同保护区所在地人民政府尽快组织落实管理机构和建设管理经费，制定实施有关规章制度和总体规划，加强海洋生态环境保护，探索海洋资源的可持续开发利用。有关地方政府和部门要按照本通知所列的海洋特别保护区面积和范围，抓紧组织开展保护区的勘界和立标工作，标明区界，并向社会公告。保护区的面积、范围和功能分区不得随意调整和改变。对保护区内的建设项目海域使用问题，依据《中华人民共和国海域使用管理法》及有关规定办理。此外，保护区界线范围不作为海域勘界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附件：1．2013年新建国家级海洋特别保护区（海洋公园）名单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2．“盘锦鸳鸯沟国家级海洋公园”等11个国家级海洋特别保护区（海洋公园）面积、范围和功能分区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xml:space="preserve"> 2014年3月13日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B81D42"/>
    <w:rsid w:val="02B81D4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2018-07-02T02:28:00Z</dcterms:created>
  <dc:creator>FON丶噬魂</dc:creator>
  <cp:lastModifiedBy>FON丶噬魂</cp:lastModifiedBy>
  <dcterms:modified xsi:type="dcterms:W3CDTF">2018-07-02T02:29:16Z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