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国家海洋局关于印发2014年全国海洋预报减灾工作方案的通知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国海预字〔2014〕112号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沿海各省、自治区、直辖市及计划单列市海洋厅（局），局属有关单位：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为做好2014年全国海洋预报减灾工作，履行国务院赋予的海洋观测预报和海洋灾害预警职责，全面推动海洋防灾减灾体制机制建设，现将《2014年全国海洋预报减灾工作方案》印发给你们。请各单位加强组织领导，认真贯彻落实各项工作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　　　　　　　　　　　　　　　　　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 　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　　　　　　　　　　　　                                       　　　　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2014年3月18日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91ACF"/>
    <w:rsid w:val="26C91AC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2018-07-02T02:30:00Z</dcterms:created>
  <dc:creator>FON丶噬魂</dc:creator>
  <cp:lastModifiedBy>FON丶噬魂</cp:lastModifiedBy>
  <dcterms:modified xsi:type="dcterms:W3CDTF">2018-07-02T02:30:32Z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